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108A37FF" w:rsidR="00024F67" w:rsidRPr="006D6C32" w:rsidRDefault="00024F67" w:rsidP="006D6C32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r w:rsidR="00C8386D">
        <w:rPr>
          <w:rFonts w:asciiTheme="minorHAnsi" w:hAnsiTheme="minorHAnsi" w:cstheme="minorHAnsi"/>
          <w:sz w:val="18"/>
          <w:szCs w:val="18"/>
        </w:rPr>
        <w:t>2</w:t>
      </w:r>
      <w:bookmarkStart w:id="0" w:name="Prejemnik"/>
      <w:bookmarkStart w:id="1" w:name="Zadeva"/>
      <w:bookmarkEnd w:id="0"/>
      <w:bookmarkEnd w:id="1"/>
    </w:p>
    <w:p w14:paraId="61B62B0E" w14:textId="77777777" w:rsidR="006D6C32" w:rsidRDefault="006D6C32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1D550539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7769C736" w14:textId="633F5AC6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630788C3" w14:textId="77777777" w:rsidR="00CF06D6" w:rsidRPr="00CF06D6" w:rsidRDefault="00CF06D6" w:rsidP="00CF06D6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 w:rsidRPr="00CF06D6">
        <w:rPr>
          <w:rFonts w:asciiTheme="minorHAnsi" w:hAnsiTheme="minorHAnsi" w:cstheme="minorHAnsi"/>
          <w:b/>
          <w:sz w:val="24"/>
          <w:szCs w:val="24"/>
        </w:rPr>
        <w:t>PODATKI O PONUDNIKU</w:t>
      </w:r>
    </w:p>
    <w:p w14:paraId="7250DD8C" w14:textId="2192F1DA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3397"/>
        <w:gridCol w:w="5783"/>
      </w:tblGrid>
      <w:tr w:rsidR="00CF06D6" w:rsidRPr="00CF06D6" w14:paraId="5E26E07F" w14:textId="77777777" w:rsidTr="006D6C32">
        <w:trPr>
          <w:trHeight w:val="774"/>
        </w:trPr>
        <w:tc>
          <w:tcPr>
            <w:tcW w:w="3397" w:type="dxa"/>
          </w:tcPr>
          <w:p w14:paraId="2350475C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783" w:type="dxa"/>
          </w:tcPr>
          <w:p w14:paraId="59CE65DE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4BBB0F12" w14:textId="77777777" w:rsidTr="006D6C32">
        <w:trPr>
          <w:trHeight w:val="842"/>
        </w:trPr>
        <w:tc>
          <w:tcPr>
            <w:tcW w:w="3397" w:type="dxa"/>
          </w:tcPr>
          <w:p w14:paraId="147F42BA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783" w:type="dxa"/>
          </w:tcPr>
          <w:p w14:paraId="712FA432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5FD0A867" w14:textId="77777777" w:rsidTr="006D6C32">
        <w:trPr>
          <w:trHeight w:val="562"/>
        </w:trPr>
        <w:tc>
          <w:tcPr>
            <w:tcW w:w="3397" w:type="dxa"/>
          </w:tcPr>
          <w:p w14:paraId="623DF795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783" w:type="dxa"/>
          </w:tcPr>
          <w:p w14:paraId="7E500B5B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11F5D96E" w14:textId="77777777" w:rsidTr="006D6C32">
        <w:trPr>
          <w:trHeight w:val="556"/>
        </w:trPr>
        <w:tc>
          <w:tcPr>
            <w:tcW w:w="3397" w:type="dxa"/>
          </w:tcPr>
          <w:p w14:paraId="62D96B7B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783" w:type="dxa"/>
          </w:tcPr>
          <w:p w14:paraId="49FD3562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70E4205C" w14:textId="77777777" w:rsidTr="006D6C32">
        <w:trPr>
          <w:trHeight w:val="564"/>
        </w:trPr>
        <w:tc>
          <w:tcPr>
            <w:tcW w:w="3397" w:type="dxa"/>
          </w:tcPr>
          <w:p w14:paraId="1FA308DC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783" w:type="dxa"/>
          </w:tcPr>
          <w:p w14:paraId="4C97A6BB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023D9C1F" w14:textId="77777777" w:rsidTr="006D6C32">
        <w:trPr>
          <w:trHeight w:val="558"/>
        </w:trPr>
        <w:tc>
          <w:tcPr>
            <w:tcW w:w="3397" w:type="dxa"/>
          </w:tcPr>
          <w:p w14:paraId="7ABA4DBF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783" w:type="dxa"/>
          </w:tcPr>
          <w:p w14:paraId="5845A0FB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21954383" w14:textId="77777777" w:rsidTr="006D6C32">
        <w:trPr>
          <w:trHeight w:val="638"/>
        </w:trPr>
        <w:tc>
          <w:tcPr>
            <w:tcW w:w="3397" w:type="dxa"/>
          </w:tcPr>
          <w:p w14:paraId="109B0A10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783" w:type="dxa"/>
          </w:tcPr>
          <w:p w14:paraId="26DDAF27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52B0E0A8" w14:textId="77777777" w:rsidTr="006D6C32">
        <w:trPr>
          <w:trHeight w:val="560"/>
        </w:trPr>
        <w:tc>
          <w:tcPr>
            <w:tcW w:w="3397" w:type="dxa"/>
          </w:tcPr>
          <w:p w14:paraId="764BB1FB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783" w:type="dxa"/>
          </w:tcPr>
          <w:p w14:paraId="50F7EFA1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6D6C32" w:rsidRPr="00CF06D6" w14:paraId="2E6D5D82" w14:textId="77777777" w:rsidTr="006D6C32">
        <w:trPr>
          <w:trHeight w:val="681"/>
        </w:trPr>
        <w:tc>
          <w:tcPr>
            <w:tcW w:w="3397" w:type="dxa"/>
          </w:tcPr>
          <w:p w14:paraId="2F91AF3D" w14:textId="34358643" w:rsidR="006D6C32" w:rsidRPr="00CF06D6" w:rsidRDefault="006D6C32" w:rsidP="006D6C32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Kontaktna oseba ponudnika za odpiranje konkurence-povpraševanja (ime, priimek, e-pošta, telefon)</w:t>
            </w:r>
          </w:p>
        </w:tc>
        <w:tc>
          <w:tcPr>
            <w:tcW w:w="5783" w:type="dxa"/>
          </w:tcPr>
          <w:p w14:paraId="02FC91AD" w14:textId="77777777" w:rsidR="006D6C32" w:rsidRPr="00CF06D6" w:rsidRDefault="006D6C32" w:rsidP="006D6C3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6D6C32" w:rsidRPr="00CF06D6" w14:paraId="0DF7BA52" w14:textId="77777777" w:rsidTr="006D6C32">
        <w:trPr>
          <w:trHeight w:val="681"/>
        </w:trPr>
        <w:tc>
          <w:tcPr>
            <w:tcW w:w="3397" w:type="dxa"/>
          </w:tcPr>
          <w:p w14:paraId="34A91EE5" w14:textId="4D8623D3" w:rsidR="006D6C32" w:rsidRPr="00CF06D6" w:rsidRDefault="006D6C32" w:rsidP="006D6C32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Kontaktna oseba ponudnika za reklamacije (ime, priimek, e-pošta, telefon)</w:t>
            </w:r>
          </w:p>
        </w:tc>
        <w:tc>
          <w:tcPr>
            <w:tcW w:w="5783" w:type="dxa"/>
          </w:tcPr>
          <w:p w14:paraId="5712F96D" w14:textId="77777777" w:rsidR="006D6C32" w:rsidRPr="00CF06D6" w:rsidRDefault="006D6C32" w:rsidP="006D6C3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6D6C32" w:rsidRPr="00CF06D6" w14:paraId="317C896C" w14:textId="77777777" w:rsidTr="006D6C32">
        <w:trPr>
          <w:trHeight w:val="556"/>
        </w:trPr>
        <w:tc>
          <w:tcPr>
            <w:tcW w:w="3397" w:type="dxa"/>
          </w:tcPr>
          <w:p w14:paraId="759A3774" w14:textId="63EAE317" w:rsidR="006D6C32" w:rsidRPr="00CF06D6" w:rsidRDefault="006D6C32" w:rsidP="006D6C32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Elektronska pošta za obveščanje o postopku oddaje javnega naročila</w:t>
            </w:r>
          </w:p>
        </w:tc>
        <w:tc>
          <w:tcPr>
            <w:tcW w:w="5783" w:type="dxa"/>
          </w:tcPr>
          <w:p w14:paraId="384E5E18" w14:textId="77777777" w:rsidR="006D6C32" w:rsidRPr="00CF06D6" w:rsidRDefault="006D6C32" w:rsidP="006D6C3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6D6C32" w:rsidRPr="00CF06D6" w14:paraId="7C71A56E" w14:textId="77777777" w:rsidTr="006D6C32">
        <w:tc>
          <w:tcPr>
            <w:tcW w:w="3397" w:type="dxa"/>
          </w:tcPr>
          <w:p w14:paraId="11B0D1BF" w14:textId="16D4F51F" w:rsidR="006D6C32" w:rsidRPr="00CF06D6" w:rsidRDefault="006D6C32" w:rsidP="006D6C32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783" w:type="dxa"/>
          </w:tcPr>
          <w:p w14:paraId="476B5A3D" w14:textId="77777777" w:rsidR="006D6C32" w:rsidRPr="00CF06D6" w:rsidRDefault="006D6C32" w:rsidP="006D6C3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EA4C98F" w14:textId="77777777" w:rsidR="00CF06D6" w:rsidRPr="00CF06D6" w:rsidRDefault="00CF06D6" w:rsidP="00CF06D6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52D55B66" w14:textId="77777777" w:rsidR="00CF06D6" w:rsidRPr="00CF06D6" w:rsidRDefault="00CF06D6" w:rsidP="00CF06D6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5E2039D6" w14:textId="77777777" w:rsidR="00CF06D6" w:rsidRPr="00CF06D6" w:rsidRDefault="00CF06D6" w:rsidP="00CF06D6">
      <w:pPr>
        <w:rPr>
          <w:rFonts w:asciiTheme="minorHAnsi" w:hAnsiTheme="minorHAnsi" w:cstheme="minorHAnsi"/>
          <w:noProof/>
        </w:rPr>
      </w:pPr>
      <w:r w:rsidRPr="00CF06D6">
        <w:rPr>
          <w:rFonts w:asciiTheme="minorHAnsi" w:hAnsiTheme="minorHAnsi" w:cstheme="minorHAnsi"/>
          <w:noProof/>
        </w:rPr>
        <w:br w:type="page"/>
      </w:r>
    </w:p>
    <w:p w14:paraId="1557A228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CF06D6">
        <w:rPr>
          <w:rFonts w:asciiTheme="minorHAnsi" w:hAnsiTheme="minorHAnsi" w:cstheme="minorHAnsi"/>
          <w:noProof/>
        </w:rPr>
        <w:lastRenderedPageBreak/>
        <w:t>Izjavljamo, da:</w:t>
      </w:r>
    </w:p>
    <w:p w14:paraId="5DF4A315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0D215292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52695AC5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smo v celoti seznanjeni z obsegom in zahtevnostjo javnega naročila,</w:t>
      </w:r>
    </w:p>
    <w:p w14:paraId="2ECC0618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ne bomo imeli do naročnika kakršnegakoli odškodninskega zahtevka, če ne bomo izbrani za izvedbo javnega naročila,</w:t>
      </w:r>
    </w:p>
    <w:p w14:paraId="641287FB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smo podali resnične oz. verodostojne izjave.</w:t>
      </w:r>
    </w:p>
    <w:p w14:paraId="35F78A0A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7477840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281053E3" w14:textId="77777777" w:rsidR="00CF06D6" w:rsidRPr="00CF06D6" w:rsidRDefault="00CF06D6" w:rsidP="00CF06D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V skladu s 7. odstavkom 89. člena ZJN-3 soglašamo, da naročnik:</w:t>
      </w:r>
    </w:p>
    <w:p w14:paraId="156EFB6B" w14:textId="77777777" w:rsidR="00CF06D6" w:rsidRPr="00CF06D6" w:rsidRDefault="00CF06D6" w:rsidP="00CF06D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5DAFE414" w14:textId="77777777" w:rsidR="00CF06D6" w:rsidRPr="00CF06D6" w:rsidRDefault="00CF06D6" w:rsidP="00CF06D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FCDB38C" w14:textId="77777777" w:rsidR="00CF06D6" w:rsidRPr="00CF06D6" w:rsidRDefault="00CF06D6" w:rsidP="00CF06D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napačno zapisano stopnjo DDV popravi v pravilno.</w:t>
      </w:r>
    </w:p>
    <w:p w14:paraId="516DEB5C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00EAF8AD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5152A691" w14:textId="77777777" w:rsidR="00CF06D6" w:rsidRPr="00CF06D6" w:rsidRDefault="00CF06D6" w:rsidP="00CF06D6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</w:p>
    <w:p w14:paraId="6ACCD879" w14:textId="77777777" w:rsidR="00CF06D6" w:rsidRPr="00CF06D6" w:rsidRDefault="00CF06D6" w:rsidP="00CF06D6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Priloga:</w:t>
      </w: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ESPD</w:t>
      </w:r>
    </w:p>
    <w:p w14:paraId="21EDF5EF" w14:textId="3A866FAE" w:rsid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52774751" w14:textId="44F7D7DA" w:rsidR="007D7968" w:rsidRDefault="007D7968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73208F79" w14:textId="77777777" w:rsidR="007D7968" w:rsidRPr="00CF06D6" w:rsidRDefault="007D7968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1009B67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F56A67E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A3E1514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ABB69EB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12DB4B6B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01E902B2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63190A54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52AE240A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7DA97736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694F3BD0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1FB69BAB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15C3ADCC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C317D40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</w:p>
    <w:p w14:paraId="519ECE06" w14:textId="7AC075AE" w:rsidR="00024F67" w:rsidRPr="00024F67" w:rsidRDefault="00024F67" w:rsidP="00024F67">
      <w:pPr>
        <w:spacing w:line="276" w:lineRule="auto"/>
        <w:ind w:left="5103" w:firstLine="561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_______________________</w:t>
      </w:r>
    </w:p>
    <w:p w14:paraId="39BB9C5E" w14:textId="77777777" w:rsidR="0017254C" w:rsidRPr="00024F67" w:rsidRDefault="0017254C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CCBB9" w14:textId="77777777" w:rsidR="00FF1E88" w:rsidRDefault="00FF1E88" w:rsidP="00BB5C4F">
      <w:r>
        <w:separator/>
      </w:r>
    </w:p>
  </w:endnote>
  <w:endnote w:type="continuationSeparator" w:id="0">
    <w:p w14:paraId="4A86B295" w14:textId="77777777" w:rsidR="00FF1E88" w:rsidRDefault="00FF1E88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DF460" w14:textId="77777777" w:rsidR="00FF1E88" w:rsidRDefault="00FF1E88" w:rsidP="00BB5C4F">
      <w:r>
        <w:separator/>
      </w:r>
    </w:p>
  </w:footnote>
  <w:footnote w:type="continuationSeparator" w:id="0">
    <w:p w14:paraId="1B959A34" w14:textId="77777777" w:rsidR="00FF1E88" w:rsidRDefault="00FF1E88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053026">
    <w:abstractNumId w:val="0"/>
  </w:num>
  <w:num w:numId="2" w16cid:durableId="1498378659">
    <w:abstractNumId w:val="6"/>
  </w:num>
  <w:num w:numId="3" w16cid:durableId="623535225">
    <w:abstractNumId w:val="1"/>
  </w:num>
  <w:num w:numId="4" w16cid:durableId="1172138799">
    <w:abstractNumId w:val="2"/>
  </w:num>
  <w:num w:numId="5" w16cid:durableId="1357775164">
    <w:abstractNumId w:val="5"/>
  </w:num>
  <w:num w:numId="6" w16cid:durableId="309212448">
    <w:abstractNumId w:val="3"/>
  </w:num>
  <w:num w:numId="7" w16cid:durableId="11144429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C1EFA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311139"/>
    <w:rsid w:val="003375F5"/>
    <w:rsid w:val="00392005"/>
    <w:rsid w:val="003A0E1C"/>
    <w:rsid w:val="003A3717"/>
    <w:rsid w:val="003F0DAA"/>
    <w:rsid w:val="00400569"/>
    <w:rsid w:val="00413C63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56DBE"/>
    <w:rsid w:val="006824BF"/>
    <w:rsid w:val="006837C4"/>
    <w:rsid w:val="00692C41"/>
    <w:rsid w:val="006A3EBA"/>
    <w:rsid w:val="006B7F76"/>
    <w:rsid w:val="006C3577"/>
    <w:rsid w:val="006C3DAB"/>
    <w:rsid w:val="006D6151"/>
    <w:rsid w:val="006D6C32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7D7968"/>
    <w:rsid w:val="00852373"/>
    <w:rsid w:val="00884BE7"/>
    <w:rsid w:val="00893C43"/>
    <w:rsid w:val="008B6812"/>
    <w:rsid w:val="008F740B"/>
    <w:rsid w:val="00905858"/>
    <w:rsid w:val="009071D7"/>
    <w:rsid w:val="009512E0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81B9A"/>
    <w:rsid w:val="00C8386D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1E88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2021-05-27T09:30:00Z</dcterms:created>
  <dcterms:modified xsi:type="dcterms:W3CDTF">2022-08-29T11:03:00Z</dcterms:modified>
  <cp:contentStatus/>
</cp:coreProperties>
</file>